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BE45B" w14:textId="77777777" w:rsidR="00D248DF" w:rsidRDefault="00D248DF" w:rsidP="00D248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PLESLEY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28146162" w14:textId="6AD6FA3D" w:rsidR="00D248DF" w:rsidRDefault="00D248DF" w:rsidP="00D248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Treswell</w:t>
      </w:r>
      <w:r>
        <w:rPr>
          <w:rFonts w:ascii="Times New Roman" w:hAnsi="Times New Roman" w:cs="Times New Roman"/>
          <w:sz w:val="24"/>
          <w:szCs w:val="24"/>
        </w:rPr>
        <w:t>, Nottinghamshire.</w:t>
      </w:r>
    </w:p>
    <w:p w14:paraId="30E8BCDA" w14:textId="77777777" w:rsidR="00D248DF" w:rsidRDefault="00D248DF" w:rsidP="00D248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A1BF46" w14:textId="77777777" w:rsidR="00D248DF" w:rsidRDefault="00D248DF" w:rsidP="00D248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33D698" w14:textId="77777777" w:rsidR="00D248DF" w:rsidRDefault="00D248DF" w:rsidP="00D248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Blyth into lands</w:t>
      </w:r>
    </w:p>
    <w:p w14:paraId="5ABC49ED" w14:textId="77777777" w:rsidR="00D248DF" w:rsidRDefault="00D248DF" w:rsidP="00D248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Robert Waterton(q.v.).</w:t>
      </w:r>
    </w:p>
    <w:p w14:paraId="046CF898" w14:textId="77777777" w:rsidR="00D248DF" w:rsidRDefault="00D248DF" w:rsidP="00D248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22-391)</w:t>
      </w:r>
    </w:p>
    <w:p w14:paraId="63899D7B" w14:textId="77777777" w:rsidR="00D248DF" w:rsidRDefault="00D248DF" w:rsidP="00D248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6B75B7" w14:textId="77777777" w:rsidR="00D248DF" w:rsidRDefault="00D248DF" w:rsidP="00D248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8FB4E4" w14:textId="77777777" w:rsidR="00D248DF" w:rsidRPr="00551534" w:rsidRDefault="00D248DF" w:rsidP="00D248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2021</w:t>
      </w:r>
    </w:p>
    <w:p w14:paraId="4837E320" w14:textId="5E1B4646" w:rsidR="00BA00AB" w:rsidRPr="00D248D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248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F7D8D" w14:textId="77777777" w:rsidR="00D248DF" w:rsidRDefault="00D248DF" w:rsidP="009139A6">
      <w:r>
        <w:separator/>
      </w:r>
    </w:p>
  </w:endnote>
  <w:endnote w:type="continuationSeparator" w:id="0">
    <w:p w14:paraId="719B5152" w14:textId="77777777" w:rsidR="00D248DF" w:rsidRDefault="00D248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D86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8D9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9C1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124EF" w14:textId="77777777" w:rsidR="00D248DF" w:rsidRDefault="00D248DF" w:rsidP="009139A6">
      <w:r>
        <w:separator/>
      </w:r>
    </w:p>
  </w:footnote>
  <w:footnote w:type="continuationSeparator" w:id="0">
    <w:p w14:paraId="3D257EF4" w14:textId="77777777" w:rsidR="00D248DF" w:rsidRDefault="00D248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4FA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644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75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8D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248D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0DFA0"/>
  <w15:chartTrackingRefBased/>
  <w15:docId w15:val="{B532DD54-D4FB-4B16-A034-A1D8E548C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2021-05-15T19:35:00Z</dcterms:created>
  <dcterms:modified xsi:type="dcterms:W3CDTF">2021-05-15T19:36:00Z</dcterms:modified>
</cp:coreProperties>
</file>